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EE992" w14:textId="77777777" w:rsidR="00144089" w:rsidRDefault="00144089" w:rsidP="00B77045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</w:t>
      </w:r>
    </w:p>
    <w:p w14:paraId="55C37408" w14:textId="23D997F6" w:rsidR="00144089" w:rsidRDefault="00144089" w:rsidP="00B77045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Приложение к</w:t>
      </w:r>
    </w:p>
    <w:p w14:paraId="4647499F" w14:textId="77777777" w:rsidR="00144089" w:rsidRDefault="00144089" w:rsidP="00B77045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2F89298A" w14:textId="2030042A" w:rsidR="00144089" w:rsidRDefault="00144089" w:rsidP="00B77045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3C0B6AA6" w14:textId="408D2803" w:rsidR="00144089" w:rsidRDefault="00144089" w:rsidP="00B77045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B77045">
        <w:t xml:space="preserve">11.06.2026 </w:t>
      </w:r>
      <w:r>
        <w:t xml:space="preserve">№ </w:t>
      </w:r>
      <w:r w:rsidR="00B77045">
        <w:t>3049</w:t>
      </w:r>
    </w:p>
    <w:p w14:paraId="1D074224" w14:textId="77777777" w:rsidR="00144089" w:rsidRDefault="00144089" w:rsidP="00144089">
      <w:pPr>
        <w:tabs>
          <w:tab w:val="center" w:pos="4843"/>
        </w:tabs>
        <w:jc w:val="right"/>
      </w:pPr>
    </w:p>
    <w:p w14:paraId="3A811EC5" w14:textId="77777777" w:rsidR="00144089" w:rsidRDefault="00144089" w:rsidP="00144089">
      <w:pPr>
        <w:tabs>
          <w:tab w:val="center" w:pos="4843"/>
        </w:tabs>
        <w:jc w:val="center"/>
        <w:rPr>
          <w:b/>
        </w:rPr>
      </w:pPr>
      <w:r>
        <w:rPr>
          <w:b/>
        </w:rPr>
        <w:t>Схема расположения границ публичного сервитута на кадастровом плане</w:t>
      </w:r>
    </w:p>
    <w:p w14:paraId="06862E2E" w14:textId="77777777" w:rsidR="00144089" w:rsidRPr="00144089" w:rsidRDefault="00144089" w:rsidP="00144089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64A6608B" w14:textId="77777777" w:rsidR="00AC6226" w:rsidRDefault="00AC6226" w:rsidP="00AC6226">
      <w:pPr>
        <w:tabs>
          <w:tab w:val="left" w:pos="240"/>
          <w:tab w:val="center" w:pos="4843"/>
        </w:tabs>
        <w:rPr>
          <w:sz w:val="20"/>
        </w:rPr>
      </w:pPr>
    </w:p>
    <w:p w14:paraId="5DD2996C" w14:textId="77777777" w:rsidR="00144089" w:rsidRDefault="00144089" w:rsidP="00AC6226">
      <w:pPr>
        <w:tabs>
          <w:tab w:val="left" w:pos="240"/>
          <w:tab w:val="center" w:pos="4843"/>
        </w:tabs>
      </w:pP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7"/>
        <w:gridCol w:w="4338"/>
        <w:gridCol w:w="2182"/>
        <w:gridCol w:w="1456"/>
      </w:tblGrid>
      <w:tr w:rsidR="00AC6226" w:rsidRPr="00BD75CA" w14:paraId="37A9FAAB" w14:textId="77777777" w:rsidTr="00B56F23">
        <w:trPr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B7C5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438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915D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7F64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кв.м.</w:t>
            </w:r>
          </w:p>
        </w:tc>
      </w:tr>
      <w:tr w:rsidR="00AC6226" w:rsidRPr="00BD75CA" w14:paraId="5A22867C" w14:textId="77777777" w:rsidTr="00B56F23">
        <w:trPr>
          <w:trHeight w:val="419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235B6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33472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14:paraId="5B8FF57E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14:paraId="3CC9DB2F" w14:textId="77777777"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127756" w:rsidRPr="00127756">
              <w:t xml:space="preserve">Размещение </w:t>
            </w:r>
            <w:r w:rsidR="00086325">
              <w:t>сети</w:t>
            </w:r>
            <w:r w:rsidR="00B56F23">
              <w:t xml:space="preserve"> </w:t>
            </w:r>
            <w:r w:rsidR="00567336">
              <w:t>водоотвед</w:t>
            </w:r>
            <w:r w:rsidR="00B56F23">
              <w:t>ения</w:t>
            </w:r>
          </w:p>
          <w:p w14:paraId="26EA6FF2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14:paraId="0AD5508A" w14:textId="77777777" w:rsidR="00AC6226" w:rsidRPr="00BD75CA" w:rsidRDefault="00155578" w:rsidP="00127756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155578">
              <w:t>Амурская область, городской округ город Благовещенск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6565" w14:textId="77777777" w:rsidR="00155578" w:rsidRDefault="00155578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155578">
              <w:rPr>
                <w:lang w:eastAsia="en-US"/>
              </w:rPr>
              <w:t>28:10:013002:4584</w:t>
            </w:r>
          </w:p>
          <w:p w14:paraId="1661B46D" w14:textId="77777777" w:rsidR="006E7021" w:rsidRPr="006C73F5" w:rsidRDefault="006E7021" w:rsidP="00086325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3802E" w14:textId="77777777" w:rsidR="00134A25" w:rsidRDefault="00134A25" w:rsidP="00317D13">
            <w:pPr>
              <w:tabs>
                <w:tab w:val="left" w:pos="240"/>
                <w:tab w:val="center" w:pos="4843"/>
              </w:tabs>
              <w:jc w:val="center"/>
            </w:pPr>
          </w:p>
          <w:p w14:paraId="47694299" w14:textId="77777777" w:rsidR="00086325" w:rsidRDefault="00086325" w:rsidP="00317D13">
            <w:pPr>
              <w:tabs>
                <w:tab w:val="left" w:pos="240"/>
                <w:tab w:val="center" w:pos="4843"/>
              </w:tabs>
              <w:jc w:val="center"/>
            </w:pPr>
          </w:p>
          <w:p w14:paraId="2C2CB1EA" w14:textId="77777777" w:rsidR="006602CA" w:rsidRDefault="00155578" w:rsidP="00317D13">
            <w:pPr>
              <w:tabs>
                <w:tab w:val="left" w:pos="240"/>
                <w:tab w:val="center" w:pos="4843"/>
              </w:tabs>
              <w:jc w:val="center"/>
            </w:pPr>
            <w:r>
              <w:t>524</w:t>
            </w:r>
          </w:p>
          <w:p w14:paraId="49B218AD" w14:textId="77777777" w:rsidR="006E7021" w:rsidRDefault="006E7021" w:rsidP="00155578">
            <w:pPr>
              <w:tabs>
                <w:tab w:val="left" w:pos="240"/>
                <w:tab w:val="center" w:pos="4843"/>
              </w:tabs>
            </w:pPr>
          </w:p>
          <w:p w14:paraId="5069874E" w14:textId="77777777" w:rsidR="008C5C3C" w:rsidRDefault="008C5C3C" w:rsidP="00317D13">
            <w:pPr>
              <w:tabs>
                <w:tab w:val="left" w:pos="240"/>
                <w:tab w:val="center" w:pos="4843"/>
              </w:tabs>
              <w:jc w:val="center"/>
            </w:pPr>
          </w:p>
          <w:p w14:paraId="7B7888BC" w14:textId="77777777" w:rsidR="0028603D" w:rsidRPr="00BD75CA" w:rsidRDefault="0028603D" w:rsidP="00317D13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AC6226" w:rsidRPr="00BD75CA" w14:paraId="1D4763C9" w14:textId="77777777" w:rsidTr="00B56F23">
        <w:trPr>
          <w:trHeight w:val="278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E3C5A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E4BD1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F8C56" w14:textId="77777777"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778F1" w14:textId="77777777" w:rsidR="00AC6226" w:rsidRPr="00BD75CA" w:rsidRDefault="00155578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524</w:t>
            </w:r>
          </w:p>
        </w:tc>
      </w:tr>
    </w:tbl>
    <w:p w14:paraId="56CBCC44" w14:textId="77777777" w:rsidR="008C5C3C" w:rsidRDefault="00AC6226" w:rsidP="00AC6226">
      <w:pPr>
        <w:tabs>
          <w:tab w:val="left" w:pos="240"/>
          <w:tab w:val="center" w:pos="4843"/>
        </w:tabs>
      </w:pPr>
      <w:r w:rsidRPr="00BD75CA">
        <w:tab/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1985"/>
        <w:gridCol w:w="2249"/>
      </w:tblGrid>
      <w:tr w:rsidR="006602CA" w:rsidRPr="006602CA" w14:paraId="666BAB5C" w14:textId="77777777" w:rsidTr="00962FDF">
        <w:trPr>
          <w:trHeight w:val="54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3A06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14:paraId="3086D28B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FA95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0909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Средняя квадратическая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6F1F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Описание обозначения </w:t>
            </w:r>
            <w:proofErr w:type="spellStart"/>
            <w:r w:rsidRPr="006602CA">
              <w:rPr>
                <w:lang w:eastAsia="en-US"/>
              </w:rPr>
              <w:t>точкина</w:t>
            </w:r>
            <w:proofErr w:type="spellEnd"/>
            <w:r w:rsidRPr="006602CA">
              <w:rPr>
                <w:lang w:eastAsia="en-US"/>
              </w:rPr>
              <w:t xml:space="preserve"> местности (при наличии)</w:t>
            </w:r>
          </w:p>
        </w:tc>
      </w:tr>
      <w:tr w:rsidR="006602CA" w:rsidRPr="006602CA" w14:paraId="15A99D02" w14:textId="77777777" w:rsidTr="00962FDF">
        <w:trPr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E3FA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DBD0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AD47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5A26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7073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14:paraId="371EE0F6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162B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2B31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B9CA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3CB1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48FD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6</w:t>
            </w:r>
          </w:p>
        </w:tc>
      </w:tr>
      <w:tr w:rsidR="00155578" w:rsidRPr="006602CA" w14:paraId="6C77F7C0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090C" w14:textId="77777777" w:rsidR="00155578" w:rsidRPr="00155578" w:rsidRDefault="00155578" w:rsidP="00155578">
            <w:pPr>
              <w:jc w:val="center"/>
            </w:pPr>
            <w:r w:rsidRPr="00155578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65F" w14:textId="77777777" w:rsidR="00155578" w:rsidRPr="00475C6A" w:rsidRDefault="00155578" w:rsidP="00155578">
            <w:pPr>
              <w:jc w:val="center"/>
            </w:pPr>
            <w:r w:rsidRPr="00475C6A">
              <w:t>459880.75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B928" w14:textId="77777777" w:rsidR="00155578" w:rsidRPr="00475C6A" w:rsidRDefault="00155578" w:rsidP="00155578">
            <w:pPr>
              <w:jc w:val="center"/>
            </w:pPr>
            <w:r w:rsidRPr="00475C6A">
              <w:t>3285213.80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E150" w14:textId="77777777" w:rsidR="00155578" w:rsidRPr="00567336" w:rsidRDefault="00155578" w:rsidP="00155578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933A" w14:textId="77777777" w:rsidR="00155578" w:rsidRPr="00567336" w:rsidRDefault="00155578" w:rsidP="00155578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155578" w:rsidRPr="006602CA" w14:paraId="127963F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7F3A" w14:textId="77777777" w:rsidR="00155578" w:rsidRPr="00475C6A" w:rsidRDefault="00155578" w:rsidP="00155578">
            <w:pPr>
              <w:jc w:val="center"/>
            </w:pPr>
            <w:r w:rsidRPr="00475C6A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C54A" w14:textId="77777777" w:rsidR="00155578" w:rsidRPr="00475C6A" w:rsidRDefault="00155578" w:rsidP="00155578">
            <w:pPr>
              <w:jc w:val="center"/>
            </w:pPr>
            <w:r w:rsidRPr="00475C6A">
              <w:t>459860.68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CF7" w14:textId="77777777" w:rsidR="00155578" w:rsidRPr="00475C6A" w:rsidRDefault="00155578" w:rsidP="00155578">
            <w:pPr>
              <w:jc w:val="center"/>
            </w:pPr>
            <w:r w:rsidRPr="00475C6A">
              <w:t>3285248.98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2BB3" w14:textId="77777777" w:rsidR="00155578" w:rsidRPr="00567336" w:rsidRDefault="00155578" w:rsidP="00155578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687E" w14:textId="77777777" w:rsidR="00155578" w:rsidRPr="00567336" w:rsidRDefault="00155578" w:rsidP="00155578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155578" w:rsidRPr="006602CA" w14:paraId="3FDEF7AE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E649" w14:textId="77777777" w:rsidR="00155578" w:rsidRPr="00475C6A" w:rsidRDefault="00155578" w:rsidP="00155578">
            <w:pPr>
              <w:jc w:val="center"/>
            </w:pPr>
            <w:r w:rsidRPr="00475C6A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554A" w14:textId="77777777" w:rsidR="00155578" w:rsidRPr="00475C6A" w:rsidRDefault="00155578" w:rsidP="00155578">
            <w:pPr>
              <w:jc w:val="center"/>
            </w:pPr>
            <w:r w:rsidRPr="00475C6A">
              <w:t>459840.06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B866" w14:textId="77777777" w:rsidR="00155578" w:rsidRPr="00475C6A" w:rsidRDefault="00155578" w:rsidP="00155578">
            <w:pPr>
              <w:jc w:val="center"/>
            </w:pPr>
            <w:r w:rsidRPr="00475C6A">
              <w:t>3285293.58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E397" w14:textId="77777777" w:rsidR="00155578" w:rsidRPr="00567336" w:rsidRDefault="00155578" w:rsidP="00155578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FD16" w14:textId="77777777" w:rsidR="00155578" w:rsidRPr="00567336" w:rsidRDefault="00155578" w:rsidP="00155578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155578" w:rsidRPr="006602CA" w14:paraId="05459B53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9B03" w14:textId="77777777" w:rsidR="00155578" w:rsidRPr="00475C6A" w:rsidRDefault="00155578" w:rsidP="00155578">
            <w:pPr>
              <w:jc w:val="center"/>
            </w:pPr>
            <w:r w:rsidRPr="00475C6A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2E6" w14:textId="77777777" w:rsidR="00155578" w:rsidRPr="00475C6A" w:rsidRDefault="00155578" w:rsidP="00155578">
            <w:pPr>
              <w:jc w:val="center"/>
            </w:pPr>
            <w:r w:rsidRPr="00475C6A">
              <w:t>459817.46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1F1C" w14:textId="77777777" w:rsidR="00155578" w:rsidRPr="00475C6A" w:rsidRDefault="00155578" w:rsidP="00155578">
            <w:pPr>
              <w:jc w:val="center"/>
            </w:pPr>
            <w:r w:rsidRPr="00475C6A">
              <w:t>3285336.88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2893" w14:textId="77777777" w:rsidR="00155578" w:rsidRPr="00567336" w:rsidRDefault="00155578" w:rsidP="00155578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5A1C" w14:textId="77777777" w:rsidR="00155578" w:rsidRPr="00567336" w:rsidRDefault="00155578" w:rsidP="00155578">
            <w:pPr>
              <w:jc w:val="center"/>
            </w:pPr>
            <w:r w:rsidRPr="00567336">
              <w:t>–</w:t>
            </w:r>
          </w:p>
        </w:tc>
      </w:tr>
      <w:tr w:rsidR="00155578" w:rsidRPr="006602CA" w14:paraId="5B0C7F06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6A3" w14:textId="77777777" w:rsidR="00155578" w:rsidRPr="00475C6A" w:rsidRDefault="00155578" w:rsidP="00155578">
            <w:pPr>
              <w:jc w:val="center"/>
            </w:pPr>
            <w:r w:rsidRPr="00475C6A"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0DA" w14:textId="77777777" w:rsidR="00155578" w:rsidRPr="00475C6A" w:rsidRDefault="00155578" w:rsidP="00155578">
            <w:pPr>
              <w:jc w:val="center"/>
            </w:pPr>
            <w:r w:rsidRPr="00475C6A">
              <w:t>459793.38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BC7" w14:textId="77777777" w:rsidR="00155578" w:rsidRPr="00475C6A" w:rsidRDefault="00155578" w:rsidP="00155578">
            <w:pPr>
              <w:jc w:val="center"/>
            </w:pPr>
            <w:r w:rsidRPr="00475C6A">
              <w:t>3285379.64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204E" w14:textId="77777777" w:rsidR="00155578" w:rsidRPr="00567336" w:rsidRDefault="00155578" w:rsidP="00155578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019" w14:textId="77777777" w:rsidR="00155578" w:rsidRPr="00567336" w:rsidRDefault="00155578" w:rsidP="00155578">
            <w:pPr>
              <w:jc w:val="center"/>
            </w:pPr>
            <w:r w:rsidRPr="00567336">
              <w:t>–</w:t>
            </w:r>
          </w:p>
        </w:tc>
      </w:tr>
      <w:tr w:rsidR="00155578" w:rsidRPr="006602CA" w14:paraId="0BE16490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169" w14:textId="77777777" w:rsidR="00155578" w:rsidRPr="00475C6A" w:rsidRDefault="00155578" w:rsidP="00155578">
            <w:pPr>
              <w:jc w:val="center"/>
            </w:pPr>
            <w:r w:rsidRPr="00475C6A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EFA8" w14:textId="77777777" w:rsidR="00155578" w:rsidRPr="00475C6A" w:rsidRDefault="00155578" w:rsidP="00155578">
            <w:pPr>
              <w:jc w:val="center"/>
            </w:pPr>
            <w:r w:rsidRPr="00475C6A">
              <w:t>459770.16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E7D0" w14:textId="77777777" w:rsidR="00155578" w:rsidRPr="00475C6A" w:rsidRDefault="00155578" w:rsidP="00155578">
            <w:pPr>
              <w:jc w:val="center"/>
            </w:pPr>
            <w:r w:rsidRPr="00475C6A">
              <w:t>3285423.27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B9B4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F7F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1103D7C5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1AA" w14:textId="77777777" w:rsidR="00155578" w:rsidRPr="00475C6A" w:rsidRDefault="00155578" w:rsidP="00155578">
            <w:pPr>
              <w:jc w:val="center"/>
            </w:pPr>
            <w:r w:rsidRPr="00475C6A"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C04A" w14:textId="77777777" w:rsidR="00155578" w:rsidRPr="00475C6A" w:rsidRDefault="00155578" w:rsidP="00155578">
            <w:pPr>
              <w:jc w:val="center"/>
            </w:pPr>
            <w:r w:rsidRPr="00475C6A">
              <w:t>459746.19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88C" w14:textId="77777777" w:rsidR="00155578" w:rsidRPr="00475C6A" w:rsidRDefault="00155578" w:rsidP="00155578">
            <w:pPr>
              <w:jc w:val="center"/>
            </w:pPr>
            <w:r w:rsidRPr="00475C6A">
              <w:t>3285466.02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1C0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C5B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10B47941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C05" w14:textId="77777777" w:rsidR="00155578" w:rsidRPr="00475C6A" w:rsidRDefault="00155578" w:rsidP="00155578">
            <w:pPr>
              <w:jc w:val="center"/>
            </w:pPr>
            <w:r w:rsidRPr="00475C6A"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248" w14:textId="77777777" w:rsidR="00155578" w:rsidRPr="00475C6A" w:rsidRDefault="00155578" w:rsidP="00155578">
            <w:pPr>
              <w:jc w:val="center"/>
            </w:pPr>
            <w:r w:rsidRPr="00475C6A">
              <w:t>459725.41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0585" w14:textId="77777777" w:rsidR="00155578" w:rsidRPr="00475C6A" w:rsidRDefault="00155578" w:rsidP="00155578">
            <w:pPr>
              <w:jc w:val="center"/>
            </w:pPr>
            <w:r w:rsidRPr="00475C6A">
              <w:t>3285510.52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8B3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EC1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200E5B0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E5" w14:textId="77777777" w:rsidR="00155578" w:rsidRPr="00475C6A" w:rsidRDefault="00155578" w:rsidP="00155578">
            <w:pPr>
              <w:jc w:val="center"/>
            </w:pPr>
            <w:r w:rsidRPr="00475C6A"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E71" w14:textId="77777777" w:rsidR="00155578" w:rsidRPr="00475C6A" w:rsidRDefault="00155578" w:rsidP="00155578">
            <w:pPr>
              <w:jc w:val="center"/>
            </w:pPr>
            <w:r w:rsidRPr="00475C6A">
              <w:t>459701.18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A94" w14:textId="77777777" w:rsidR="00155578" w:rsidRPr="00475C6A" w:rsidRDefault="00155578" w:rsidP="00155578">
            <w:pPr>
              <w:jc w:val="center"/>
            </w:pPr>
            <w:r w:rsidRPr="00475C6A">
              <w:t>3285553.29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DE53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8D5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022D5E10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5068" w14:textId="77777777" w:rsidR="00155578" w:rsidRPr="00475C6A" w:rsidRDefault="00155578" w:rsidP="00155578">
            <w:pPr>
              <w:jc w:val="center"/>
            </w:pPr>
            <w:r w:rsidRPr="00475C6A"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537C" w14:textId="77777777" w:rsidR="00155578" w:rsidRPr="00475C6A" w:rsidRDefault="00155578" w:rsidP="00155578">
            <w:pPr>
              <w:jc w:val="center"/>
            </w:pPr>
            <w:r w:rsidRPr="00475C6A">
              <w:t>459677.39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49C" w14:textId="77777777" w:rsidR="00155578" w:rsidRPr="00475C6A" w:rsidRDefault="00155578" w:rsidP="00155578">
            <w:pPr>
              <w:jc w:val="center"/>
            </w:pPr>
            <w:r w:rsidRPr="00475C6A">
              <w:t>3285596.38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231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A27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31B9DB7B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F84" w14:textId="77777777" w:rsidR="00155578" w:rsidRPr="00475C6A" w:rsidRDefault="00155578" w:rsidP="00155578">
            <w:pPr>
              <w:jc w:val="center"/>
            </w:pPr>
            <w:r w:rsidRPr="00475C6A"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B2C" w14:textId="77777777" w:rsidR="00155578" w:rsidRPr="00475C6A" w:rsidRDefault="00155578" w:rsidP="00155578">
            <w:pPr>
              <w:jc w:val="center"/>
            </w:pPr>
            <w:r w:rsidRPr="00475C6A">
              <w:t>459653.90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34A6" w14:textId="77777777" w:rsidR="00155578" w:rsidRPr="00475C6A" w:rsidRDefault="00155578" w:rsidP="00155578">
            <w:pPr>
              <w:jc w:val="center"/>
            </w:pPr>
            <w:r w:rsidRPr="00475C6A">
              <w:t>3285638.75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B0F3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42A8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661AC0F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D38" w14:textId="77777777" w:rsidR="00155578" w:rsidRPr="00475C6A" w:rsidRDefault="00155578" w:rsidP="00155578">
            <w:pPr>
              <w:jc w:val="center"/>
            </w:pPr>
            <w:r w:rsidRPr="00475C6A"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786" w14:textId="77777777" w:rsidR="00155578" w:rsidRPr="00475C6A" w:rsidRDefault="00155578" w:rsidP="00155578">
            <w:pPr>
              <w:jc w:val="center"/>
            </w:pPr>
            <w:r w:rsidRPr="00475C6A">
              <w:t>459634.68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22C6" w14:textId="77777777" w:rsidR="00155578" w:rsidRPr="00475C6A" w:rsidRDefault="00155578" w:rsidP="00155578">
            <w:pPr>
              <w:jc w:val="center"/>
            </w:pPr>
            <w:r w:rsidRPr="00475C6A">
              <w:t>3285674.23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0A1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1D25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3FB319B9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012" w14:textId="77777777" w:rsidR="00155578" w:rsidRPr="00475C6A" w:rsidRDefault="00155578" w:rsidP="00155578">
            <w:pPr>
              <w:jc w:val="center"/>
            </w:pPr>
            <w:r w:rsidRPr="00475C6A"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B8D" w14:textId="77777777" w:rsidR="00155578" w:rsidRPr="00475C6A" w:rsidRDefault="00155578" w:rsidP="00155578">
            <w:pPr>
              <w:jc w:val="center"/>
            </w:pPr>
            <w:r w:rsidRPr="00475C6A">
              <w:t>459633.84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855" w14:textId="77777777" w:rsidR="00155578" w:rsidRPr="00475C6A" w:rsidRDefault="00155578" w:rsidP="00155578">
            <w:pPr>
              <w:jc w:val="center"/>
            </w:pPr>
            <w:r w:rsidRPr="00475C6A">
              <w:t>3285673.70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D550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2F22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5331045A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9709" w14:textId="77777777" w:rsidR="00155578" w:rsidRPr="00475C6A" w:rsidRDefault="00155578" w:rsidP="00155578">
            <w:pPr>
              <w:jc w:val="center"/>
            </w:pPr>
            <w:r w:rsidRPr="00475C6A"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363" w14:textId="77777777" w:rsidR="00155578" w:rsidRPr="00475C6A" w:rsidRDefault="00155578" w:rsidP="00155578">
            <w:pPr>
              <w:jc w:val="center"/>
            </w:pPr>
            <w:r w:rsidRPr="00475C6A">
              <w:t>459653.02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751E" w14:textId="77777777" w:rsidR="00155578" w:rsidRPr="00475C6A" w:rsidRDefault="00155578" w:rsidP="00155578">
            <w:pPr>
              <w:jc w:val="center"/>
            </w:pPr>
            <w:r w:rsidRPr="00475C6A">
              <w:t>3285638.27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5CF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5BBC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59D4460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E5C" w14:textId="77777777" w:rsidR="00155578" w:rsidRPr="00475C6A" w:rsidRDefault="00155578" w:rsidP="00155578">
            <w:pPr>
              <w:jc w:val="center"/>
            </w:pPr>
            <w:r w:rsidRPr="00475C6A"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54D8" w14:textId="77777777" w:rsidR="00155578" w:rsidRPr="00475C6A" w:rsidRDefault="00155578" w:rsidP="00155578">
            <w:pPr>
              <w:jc w:val="center"/>
            </w:pPr>
            <w:r w:rsidRPr="00475C6A">
              <w:t>459676.51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CFDC" w14:textId="77777777" w:rsidR="00155578" w:rsidRPr="00475C6A" w:rsidRDefault="00155578" w:rsidP="00155578">
            <w:pPr>
              <w:jc w:val="center"/>
            </w:pPr>
            <w:r w:rsidRPr="00475C6A">
              <w:t>3285595.90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29D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F70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0602146A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B143" w14:textId="77777777" w:rsidR="00155578" w:rsidRPr="00475C6A" w:rsidRDefault="00155578" w:rsidP="00155578">
            <w:pPr>
              <w:jc w:val="center"/>
            </w:pPr>
            <w:r w:rsidRPr="00475C6A"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3ED0" w14:textId="77777777" w:rsidR="00155578" w:rsidRPr="00475C6A" w:rsidRDefault="00155578" w:rsidP="00155578">
            <w:pPr>
              <w:jc w:val="center"/>
            </w:pPr>
            <w:r w:rsidRPr="00475C6A">
              <w:t>459700.30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BD9" w14:textId="77777777" w:rsidR="00155578" w:rsidRPr="00475C6A" w:rsidRDefault="00155578" w:rsidP="00155578">
            <w:pPr>
              <w:jc w:val="center"/>
            </w:pPr>
            <w:r w:rsidRPr="00475C6A">
              <w:t>3285552.80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818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2667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5D2267D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D591" w14:textId="77777777" w:rsidR="00155578" w:rsidRPr="00475C6A" w:rsidRDefault="00155578" w:rsidP="00155578">
            <w:pPr>
              <w:jc w:val="center"/>
            </w:pPr>
            <w:r w:rsidRPr="00475C6A"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1D9" w14:textId="77777777" w:rsidR="00155578" w:rsidRPr="00475C6A" w:rsidRDefault="00155578" w:rsidP="00155578">
            <w:pPr>
              <w:jc w:val="center"/>
            </w:pPr>
            <w:r w:rsidRPr="00475C6A">
              <w:t>459724.52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582F" w14:textId="77777777" w:rsidR="00155578" w:rsidRPr="00475C6A" w:rsidRDefault="00155578" w:rsidP="00155578">
            <w:pPr>
              <w:jc w:val="center"/>
            </w:pPr>
            <w:r w:rsidRPr="00475C6A">
              <w:t>3285510.05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190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6A9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A18CB35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C8BF" w14:textId="77777777" w:rsidR="00155578" w:rsidRPr="00475C6A" w:rsidRDefault="00155578" w:rsidP="00155578">
            <w:pPr>
              <w:jc w:val="center"/>
            </w:pPr>
            <w:r w:rsidRPr="00475C6A"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89D" w14:textId="77777777" w:rsidR="00155578" w:rsidRPr="00475C6A" w:rsidRDefault="00155578" w:rsidP="00155578">
            <w:pPr>
              <w:jc w:val="center"/>
            </w:pPr>
            <w:r w:rsidRPr="00475C6A">
              <w:t>459745.30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5D7" w14:textId="77777777" w:rsidR="00155578" w:rsidRPr="00475C6A" w:rsidRDefault="00155578" w:rsidP="00155578">
            <w:pPr>
              <w:jc w:val="center"/>
            </w:pPr>
            <w:r w:rsidRPr="00475C6A">
              <w:t>3285465.56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4AC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63D6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7279089B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27" w14:textId="77777777" w:rsidR="00155578" w:rsidRPr="00475C6A" w:rsidRDefault="00155578" w:rsidP="00155578">
            <w:pPr>
              <w:jc w:val="center"/>
            </w:pPr>
            <w:r w:rsidRPr="00475C6A"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66F9" w14:textId="77777777" w:rsidR="00155578" w:rsidRPr="00475C6A" w:rsidRDefault="00155578" w:rsidP="00155578">
            <w:pPr>
              <w:jc w:val="center"/>
            </w:pPr>
            <w:r w:rsidRPr="00475C6A">
              <w:t>459769.28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13F" w14:textId="77777777" w:rsidR="00155578" w:rsidRPr="00475C6A" w:rsidRDefault="00155578" w:rsidP="00155578">
            <w:pPr>
              <w:jc w:val="center"/>
            </w:pPr>
            <w:r w:rsidRPr="00475C6A">
              <w:t>3285422.79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C238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A23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F25FFB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15A0" w14:textId="77777777" w:rsidR="00155578" w:rsidRPr="00475C6A" w:rsidRDefault="00155578" w:rsidP="00155578">
            <w:pPr>
              <w:jc w:val="center"/>
            </w:pPr>
            <w:r w:rsidRPr="00475C6A"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6396" w14:textId="77777777" w:rsidR="00155578" w:rsidRPr="00475C6A" w:rsidRDefault="00155578" w:rsidP="00155578">
            <w:pPr>
              <w:jc w:val="center"/>
            </w:pPr>
            <w:r w:rsidRPr="00475C6A">
              <w:t>459792.50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767" w14:textId="77777777" w:rsidR="00155578" w:rsidRPr="00475C6A" w:rsidRDefault="00155578" w:rsidP="00155578">
            <w:pPr>
              <w:jc w:val="center"/>
            </w:pPr>
            <w:r w:rsidRPr="00475C6A">
              <w:t>3285379.15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72C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CD63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A4F0FB9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FF60" w14:textId="77777777" w:rsidR="00155578" w:rsidRPr="00475C6A" w:rsidRDefault="00155578" w:rsidP="00155578">
            <w:pPr>
              <w:jc w:val="center"/>
            </w:pPr>
            <w:r w:rsidRPr="00475C6A">
              <w:lastRenderedPageBreak/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0088" w14:textId="77777777" w:rsidR="00155578" w:rsidRPr="00475C6A" w:rsidRDefault="00155578" w:rsidP="00155578">
            <w:pPr>
              <w:jc w:val="center"/>
            </w:pPr>
            <w:r w:rsidRPr="00475C6A">
              <w:t>459816.57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4882" w14:textId="77777777" w:rsidR="00155578" w:rsidRPr="00475C6A" w:rsidRDefault="00155578" w:rsidP="00155578">
            <w:pPr>
              <w:jc w:val="center"/>
            </w:pPr>
            <w:r w:rsidRPr="00475C6A">
              <w:t>3285336.41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AAC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AFD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5F250A95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EE72" w14:textId="77777777" w:rsidR="00155578" w:rsidRPr="00475C6A" w:rsidRDefault="00155578" w:rsidP="00155578">
            <w:pPr>
              <w:jc w:val="center"/>
            </w:pPr>
            <w:r w:rsidRPr="00475C6A"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4C5" w14:textId="77777777" w:rsidR="00155578" w:rsidRPr="00475C6A" w:rsidRDefault="00155578" w:rsidP="00155578">
            <w:pPr>
              <w:jc w:val="center"/>
            </w:pPr>
            <w:r w:rsidRPr="00475C6A">
              <w:t>459839.15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CBC" w14:textId="77777777" w:rsidR="00155578" w:rsidRPr="00475C6A" w:rsidRDefault="00155578" w:rsidP="00155578">
            <w:pPr>
              <w:jc w:val="center"/>
            </w:pPr>
            <w:r w:rsidRPr="00475C6A">
              <w:t>3285293.15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9F6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1142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2914B0E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ED7" w14:textId="77777777" w:rsidR="00155578" w:rsidRPr="00475C6A" w:rsidRDefault="00155578" w:rsidP="00155578">
            <w:pPr>
              <w:jc w:val="center"/>
            </w:pPr>
            <w:r w:rsidRPr="00475C6A"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97C" w14:textId="77777777" w:rsidR="00155578" w:rsidRPr="00475C6A" w:rsidRDefault="00155578" w:rsidP="00155578">
            <w:pPr>
              <w:jc w:val="center"/>
            </w:pPr>
            <w:r w:rsidRPr="00475C6A">
              <w:t>459859.78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598C" w14:textId="77777777" w:rsidR="00155578" w:rsidRPr="00475C6A" w:rsidRDefault="00155578" w:rsidP="00155578">
            <w:pPr>
              <w:jc w:val="center"/>
            </w:pPr>
            <w:r w:rsidRPr="00475C6A">
              <w:t>3285248.53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1EFD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7C32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3F52F1E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257D" w14:textId="77777777" w:rsidR="00155578" w:rsidRPr="00475C6A" w:rsidRDefault="00155578" w:rsidP="00155578">
            <w:pPr>
              <w:jc w:val="center"/>
            </w:pPr>
            <w:r w:rsidRPr="00475C6A"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F83E" w14:textId="77777777" w:rsidR="00155578" w:rsidRPr="00475C6A" w:rsidRDefault="00155578" w:rsidP="00155578">
            <w:pPr>
              <w:jc w:val="center"/>
            </w:pPr>
            <w:r w:rsidRPr="00475C6A">
              <w:t>459879.89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F1A" w14:textId="77777777" w:rsidR="00155578" w:rsidRPr="00475C6A" w:rsidRDefault="00155578" w:rsidP="00155578">
            <w:pPr>
              <w:jc w:val="center"/>
            </w:pPr>
            <w:r w:rsidRPr="00475C6A">
              <w:t>3285213.28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5B92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DC03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2D0EBA4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14" w14:textId="77777777" w:rsidR="00155578" w:rsidRPr="00475C6A" w:rsidRDefault="00155578" w:rsidP="00155578">
            <w:pPr>
              <w:jc w:val="center"/>
            </w:pPr>
            <w:r w:rsidRPr="00475C6A"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610" w14:textId="77777777" w:rsidR="00155578" w:rsidRPr="00475C6A" w:rsidRDefault="00155578" w:rsidP="00155578">
            <w:pPr>
              <w:jc w:val="center"/>
            </w:pPr>
            <w:r w:rsidRPr="00475C6A">
              <w:t>459880.75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DB1" w14:textId="77777777" w:rsidR="00155578" w:rsidRDefault="00155578" w:rsidP="00155578">
            <w:pPr>
              <w:jc w:val="center"/>
            </w:pPr>
            <w:r w:rsidRPr="00475C6A">
              <w:t>3285213.80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5AA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499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  <w:tr w:rsidR="00155578" w:rsidRPr="006602CA" w14:paraId="4EB22460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464D" w14:textId="77777777" w:rsidR="00155578" w:rsidRPr="00475C6A" w:rsidRDefault="00155578" w:rsidP="00155578">
            <w:pPr>
              <w:jc w:val="center"/>
            </w:pPr>
            <w:r w:rsidRPr="00475C6A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C705" w14:textId="77777777" w:rsidR="00155578" w:rsidRPr="00475C6A" w:rsidRDefault="00155578" w:rsidP="00155578">
            <w:pPr>
              <w:jc w:val="center"/>
            </w:pPr>
            <w:r w:rsidRPr="00475C6A">
              <w:t>459880.75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CDC" w14:textId="77777777" w:rsidR="00155578" w:rsidRPr="00475C6A" w:rsidRDefault="00155578" w:rsidP="00155578">
            <w:pPr>
              <w:jc w:val="center"/>
            </w:pPr>
            <w:r w:rsidRPr="00475C6A">
              <w:t>3285213.80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8EF" w14:textId="77777777" w:rsidR="00155578" w:rsidRPr="007C3FDC" w:rsidRDefault="00155578" w:rsidP="00155578">
            <w:pPr>
              <w:jc w:val="center"/>
            </w:pPr>
            <w:r w:rsidRPr="007C3FDC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777" w14:textId="77777777" w:rsidR="00155578" w:rsidRDefault="00155578" w:rsidP="00155578">
            <w:pPr>
              <w:jc w:val="center"/>
            </w:pPr>
            <w:r w:rsidRPr="007C3FDC">
              <w:t>–</w:t>
            </w:r>
          </w:p>
        </w:tc>
      </w:tr>
    </w:tbl>
    <w:p w14:paraId="232A500B" w14:textId="77777777" w:rsidR="008C5C3C" w:rsidRDefault="008C5C3C" w:rsidP="00AC6226">
      <w:pPr>
        <w:tabs>
          <w:tab w:val="left" w:pos="240"/>
          <w:tab w:val="center" w:pos="4843"/>
        </w:tabs>
      </w:pPr>
    </w:p>
    <w:p w14:paraId="294D6F51" w14:textId="77777777" w:rsidR="008C5C3C" w:rsidRPr="00BD75CA" w:rsidRDefault="008C5C3C" w:rsidP="00AC6226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2E69BF" w:rsidRPr="005B4876" w14:paraId="1235F55A" w14:textId="77777777" w:rsidTr="006374F5"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44E8B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6BE1D8B9" w14:textId="77777777" w:rsidTr="00437392">
        <w:trPr>
          <w:trHeight w:hRule="exact" w:val="9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42C8" w14:textId="6DA76B2B" w:rsidR="00127756" w:rsidRPr="00AF407B" w:rsidRDefault="00127756" w:rsidP="00127756">
            <w:pPr>
              <w:ind w:left="741" w:hanging="741"/>
              <w:jc w:val="center"/>
              <w:rPr>
                <w:b/>
              </w:rPr>
            </w:pPr>
          </w:p>
          <w:p w14:paraId="4698B844" w14:textId="77777777" w:rsidR="00E24D8E" w:rsidRPr="00AF407B" w:rsidRDefault="00E24D8E" w:rsidP="00134A25">
            <w:pPr>
              <w:jc w:val="center"/>
              <w:rPr>
                <w:b/>
              </w:rPr>
            </w:pPr>
          </w:p>
        </w:tc>
      </w:tr>
      <w:tr w:rsidR="00742330" w:rsidRPr="005B4876" w14:paraId="3E87D7AE" w14:textId="77777777" w:rsidTr="006374F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3EBC63BB" w14:textId="77777777" w:rsidR="00155578" w:rsidRDefault="00155578" w:rsidP="0054169C">
            <w:pPr>
              <w:rPr>
                <w:noProof/>
              </w:rPr>
            </w:pPr>
          </w:p>
          <w:p w14:paraId="5C4AD739" w14:textId="77777777" w:rsidR="00155578" w:rsidRDefault="00155578" w:rsidP="0054169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5C5C90" wp14:editId="3757C3D3">
                  <wp:extent cx="6073140" cy="501523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канал город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015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2F7AD3" w14:textId="77777777" w:rsidR="00742330" w:rsidRPr="006E7021" w:rsidRDefault="00000000" w:rsidP="006E7021">
            <w:pPr>
              <w:jc w:val="center"/>
            </w:pPr>
            <w:r>
              <w:rPr>
                <w:noProof/>
              </w:rPr>
              <w:pict w14:anchorId="3D00426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2094" type="#_x0000_t202" style="position:absolute;left:0;text-align:left;margin-left:15.7pt;margin-top:38.1pt;width:366.75pt;height:78.4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4E98FA90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5DD1502F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41FE0E2A" w14:textId="77777777"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4A723B19" w14:textId="77777777"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  <w:r w:rsidR="006E7021" w:rsidRPr="00693753">
              <w:rPr>
                <w:b/>
                <w:sz w:val="20"/>
                <w:szCs w:val="20"/>
              </w:rPr>
              <w:t xml:space="preserve">Масштаб 1: </w:t>
            </w:r>
            <w:r w:rsidR="006E7021">
              <w:rPr>
                <w:b/>
                <w:sz w:val="20"/>
                <w:szCs w:val="20"/>
              </w:rPr>
              <w:t>4500</w:t>
            </w:r>
          </w:p>
        </w:tc>
      </w:tr>
    </w:tbl>
    <w:p w14:paraId="7C69FEAE" w14:textId="77777777" w:rsidR="003B7482" w:rsidRDefault="003B7482" w:rsidP="00E34066"/>
    <w:sectPr w:rsidR="003B7482" w:rsidSect="00144089">
      <w:footerReference w:type="even" r:id="rId9"/>
      <w:footerReference w:type="default" r:id="rId10"/>
      <w:pgSz w:w="11906" w:h="16838" w:code="9"/>
      <w:pgMar w:top="567" w:right="1085" w:bottom="993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D4DB" w14:textId="77777777" w:rsidR="00AC3892" w:rsidRDefault="00AC3892">
      <w:r>
        <w:separator/>
      </w:r>
    </w:p>
  </w:endnote>
  <w:endnote w:type="continuationSeparator" w:id="0">
    <w:p w14:paraId="49C6D613" w14:textId="77777777" w:rsidR="00AC3892" w:rsidRDefault="00AC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1156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2E6C43E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7F593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6FFB2" w14:textId="77777777" w:rsidR="00AC3892" w:rsidRDefault="00AC3892">
      <w:r>
        <w:separator/>
      </w:r>
    </w:p>
  </w:footnote>
  <w:footnote w:type="continuationSeparator" w:id="0">
    <w:p w14:paraId="337A8D33" w14:textId="77777777" w:rsidR="00AC3892" w:rsidRDefault="00AC3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157721062">
    <w:abstractNumId w:val="25"/>
  </w:num>
  <w:num w:numId="2" w16cid:durableId="1882279297">
    <w:abstractNumId w:val="21"/>
  </w:num>
  <w:num w:numId="3" w16cid:durableId="354890164">
    <w:abstractNumId w:val="30"/>
  </w:num>
  <w:num w:numId="4" w16cid:durableId="1766489461">
    <w:abstractNumId w:val="13"/>
  </w:num>
  <w:num w:numId="5" w16cid:durableId="1649168236">
    <w:abstractNumId w:val="10"/>
  </w:num>
  <w:num w:numId="6" w16cid:durableId="664747318">
    <w:abstractNumId w:val="20"/>
  </w:num>
  <w:num w:numId="7" w16cid:durableId="1535344404">
    <w:abstractNumId w:val="14"/>
  </w:num>
  <w:num w:numId="8" w16cid:durableId="1623338218">
    <w:abstractNumId w:val="32"/>
  </w:num>
  <w:num w:numId="9" w16cid:durableId="1109856326">
    <w:abstractNumId w:val="6"/>
  </w:num>
  <w:num w:numId="10" w16cid:durableId="1986860750">
    <w:abstractNumId w:val="1"/>
  </w:num>
  <w:num w:numId="11" w16cid:durableId="1844737741">
    <w:abstractNumId w:val="11"/>
  </w:num>
  <w:num w:numId="12" w16cid:durableId="144513576">
    <w:abstractNumId w:val="23"/>
  </w:num>
  <w:num w:numId="13" w16cid:durableId="781725482">
    <w:abstractNumId w:val="18"/>
  </w:num>
  <w:num w:numId="14" w16cid:durableId="1012532125">
    <w:abstractNumId w:val="24"/>
  </w:num>
  <w:num w:numId="15" w16cid:durableId="2055498216">
    <w:abstractNumId w:val="4"/>
  </w:num>
  <w:num w:numId="16" w16cid:durableId="502159915">
    <w:abstractNumId w:val="27"/>
  </w:num>
  <w:num w:numId="17" w16cid:durableId="454756346">
    <w:abstractNumId w:val="0"/>
  </w:num>
  <w:num w:numId="18" w16cid:durableId="280302526">
    <w:abstractNumId w:val="31"/>
  </w:num>
  <w:num w:numId="19" w16cid:durableId="1652362971">
    <w:abstractNumId w:val="8"/>
  </w:num>
  <w:num w:numId="20" w16cid:durableId="1192377999">
    <w:abstractNumId w:val="3"/>
  </w:num>
  <w:num w:numId="21" w16cid:durableId="284891754">
    <w:abstractNumId w:val="29"/>
  </w:num>
  <w:num w:numId="22" w16cid:durableId="875046764">
    <w:abstractNumId w:val="9"/>
  </w:num>
  <w:num w:numId="23" w16cid:durableId="957375777">
    <w:abstractNumId w:val="26"/>
  </w:num>
  <w:num w:numId="24" w16cid:durableId="381948336">
    <w:abstractNumId w:val="16"/>
  </w:num>
  <w:num w:numId="25" w16cid:durableId="345064795">
    <w:abstractNumId w:val="2"/>
  </w:num>
  <w:num w:numId="26" w16cid:durableId="776171216">
    <w:abstractNumId w:val="17"/>
  </w:num>
  <w:num w:numId="27" w16cid:durableId="96608715">
    <w:abstractNumId w:val="33"/>
  </w:num>
  <w:num w:numId="28" w16cid:durableId="99841769">
    <w:abstractNumId w:val="22"/>
  </w:num>
  <w:num w:numId="29" w16cid:durableId="1450396777">
    <w:abstractNumId w:val="28"/>
  </w:num>
  <w:num w:numId="30" w16cid:durableId="983050858">
    <w:abstractNumId w:val="12"/>
  </w:num>
  <w:num w:numId="31" w16cid:durableId="633755446">
    <w:abstractNumId w:val="5"/>
  </w:num>
  <w:num w:numId="32" w16cid:durableId="1018434220">
    <w:abstractNumId w:val="7"/>
  </w:num>
  <w:num w:numId="33" w16cid:durableId="1284464852">
    <w:abstractNumId w:val="19"/>
  </w:num>
  <w:num w:numId="34" w16cid:durableId="4210276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050A9"/>
    <w:rsid w:val="00014ABD"/>
    <w:rsid w:val="000218DE"/>
    <w:rsid w:val="00025F63"/>
    <w:rsid w:val="000267EB"/>
    <w:rsid w:val="000472B5"/>
    <w:rsid w:val="00053150"/>
    <w:rsid w:val="0006195B"/>
    <w:rsid w:val="00066191"/>
    <w:rsid w:val="00073107"/>
    <w:rsid w:val="0007437B"/>
    <w:rsid w:val="0007484D"/>
    <w:rsid w:val="00076746"/>
    <w:rsid w:val="00083849"/>
    <w:rsid w:val="00086325"/>
    <w:rsid w:val="00094F15"/>
    <w:rsid w:val="000A1A1C"/>
    <w:rsid w:val="000A2B3C"/>
    <w:rsid w:val="000A5F15"/>
    <w:rsid w:val="000B59BC"/>
    <w:rsid w:val="000E0AF3"/>
    <w:rsid w:val="000E1643"/>
    <w:rsid w:val="000E6177"/>
    <w:rsid w:val="000E645B"/>
    <w:rsid w:val="000E7D9F"/>
    <w:rsid w:val="00100B29"/>
    <w:rsid w:val="0010239C"/>
    <w:rsid w:val="00125755"/>
    <w:rsid w:val="00127756"/>
    <w:rsid w:val="00131C5D"/>
    <w:rsid w:val="00134A25"/>
    <w:rsid w:val="00135E91"/>
    <w:rsid w:val="00137CEE"/>
    <w:rsid w:val="0014239C"/>
    <w:rsid w:val="00144089"/>
    <w:rsid w:val="00155578"/>
    <w:rsid w:val="00167CF4"/>
    <w:rsid w:val="0018529B"/>
    <w:rsid w:val="00193F3F"/>
    <w:rsid w:val="001A141A"/>
    <w:rsid w:val="001B4400"/>
    <w:rsid w:val="001C1407"/>
    <w:rsid w:val="001C3AD5"/>
    <w:rsid w:val="001D1BAD"/>
    <w:rsid w:val="001D4228"/>
    <w:rsid w:val="001D5B2F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2592E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968F7"/>
    <w:rsid w:val="002C054A"/>
    <w:rsid w:val="002C3202"/>
    <w:rsid w:val="002E0DB8"/>
    <w:rsid w:val="002E3FCA"/>
    <w:rsid w:val="002E69BF"/>
    <w:rsid w:val="00300E20"/>
    <w:rsid w:val="0031253F"/>
    <w:rsid w:val="00316410"/>
    <w:rsid w:val="00317D13"/>
    <w:rsid w:val="00334E6D"/>
    <w:rsid w:val="00335943"/>
    <w:rsid w:val="0034370F"/>
    <w:rsid w:val="003462EA"/>
    <w:rsid w:val="0035587A"/>
    <w:rsid w:val="003658B8"/>
    <w:rsid w:val="00366E21"/>
    <w:rsid w:val="00371C93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37392"/>
    <w:rsid w:val="004520A7"/>
    <w:rsid w:val="00484838"/>
    <w:rsid w:val="004951A1"/>
    <w:rsid w:val="00497FE1"/>
    <w:rsid w:val="004A7771"/>
    <w:rsid w:val="004B2164"/>
    <w:rsid w:val="004B2E39"/>
    <w:rsid w:val="004B3AEC"/>
    <w:rsid w:val="004C5D50"/>
    <w:rsid w:val="004D4C0C"/>
    <w:rsid w:val="004F5106"/>
    <w:rsid w:val="004F5115"/>
    <w:rsid w:val="004F6F6C"/>
    <w:rsid w:val="00501AF9"/>
    <w:rsid w:val="0051104D"/>
    <w:rsid w:val="00524D0B"/>
    <w:rsid w:val="005361DC"/>
    <w:rsid w:val="0054169C"/>
    <w:rsid w:val="0055326E"/>
    <w:rsid w:val="005616AC"/>
    <w:rsid w:val="005626AE"/>
    <w:rsid w:val="0056423C"/>
    <w:rsid w:val="00567336"/>
    <w:rsid w:val="005724B4"/>
    <w:rsid w:val="00586E6B"/>
    <w:rsid w:val="005B47E8"/>
    <w:rsid w:val="005B4876"/>
    <w:rsid w:val="005C221A"/>
    <w:rsid w:val="005C3CFE"/>
    <w:rsid w:val="005C444A"/>
    <w:rsid w:val="005D3807"/>
    <w:rsid w:val="005D3BBB"/>
    <w:rsid w:val="005E1638"/>
    <w:rsid w:val="005F08DA"/>
    <w:rsid w:val="005F3FF5"/>
    <w:rsid w:val="005F5C35"/>
    <w:rsid w:val="006151C2"/>
    <w:rsid w:val="006374F5"/>
    <w:rsid w:val="00650C05"/>
    <w:rsid w:val="00650F26"/>
    <w:rsid w:val="006519C1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5D28"/>
    <w:rsid w:val="006C6E70"/>
    <w:rsid w:val="006C73F5"/>
    <w:rsid w:val="006E20AD"/>
    <w:rsid w:val="006E7021"/>
    <w:rsid w:val="006E7712"/>
    <w:rsid w:val="006F56ED"/>
    <w:rsid w:val="007010D8"/>
    <w:rsid w:val="0070607D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E1B10"/>
    <w:rsid w:val="007E5627"/>
    <w:rsid w:val="00814787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C5483"/>
    <w:rsid w:val="008C5C3C"/>
    <w:rsid w:val="008D4FAA"/>
    <w:rsid w:val="008D51C3"/>
    <w:rsid w:val="008E2E56"/>
    <w:rsid w:val="008F0582"/>
    <w:rsid w:val="008F1CEA"/>
    <w:rsid w:val="008F47EE"/>
    <w:rsid w:val="009063A1"/>
    <w:rsid w:val="0091087A"/>
    <w:rsid w:val="00911877"/>
    <w:rsid w:val="00912984"/>
    <w:rsid w:val="00920541"/>
    <w:rsid w:val="009339B2"/>
    <w:rsid w:val="00941A18"/>
    <w:rsid w:val="00950649"/>
    <w:rsid w:val="009543C0"/>
    <w:rsid w:val="00962FDF"/>
    <w:rsid w:val="00964FEF"/>
    <w:rsid w:val="00965859"/>
    <w:rsid w:val="00970EBB"/>
    <w:rsid w:val="009771BD"/>
    <w:rsid w:val="00986AB4"/>
    <w:rsid w:val="009879F3"/>
    <w:rsid w:val="009922D3"/>
    <w:rsid w:val="009A0C27"/>
    <w:rsid w:val="009C1687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63DD"/>
    <w:rsid w:val="00A3781A"/>
    <w:rsid w:val="00A415DD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18B0"/>
    <w:rsid w:val="00AB582A"/>
    <w:rsid w:val="00AC3892"/>
    <w:rsid w:val="00AC6226"/>
    <w:rsid w:val="00AC7048"/>
    <w:rsid w:val="00AD0B32"/>
    <w:rsid w:val="00AD56FF"/>
    <w:rsid w:val="00AF407B"/>
    <w:rsid w:val="00AF7088"/>
    <w:rsid w:val="00B0613E"/>
    <w:rsid w:val="00B109A9"/>
    <w:rsid w:val="00B30F91"/>
    <w:rsid w:val="00B31482"/>
    <w:rsid w:val="00B32C0F"/>
    <w:rsid w:val="00B4125C"/>
    <w:rsid w:val="00B47375"/>
    <w:rsid w:val="00B56F23"/>
    <w:rsid w:val="00B65E24"/>
    <w:rsid w:val="00B676F6"/>
    <w:rsid w:val="00B77045"/>
    <w:rsid w:val="00B90700"/>
    <w:rsid w:val="00B92363"/>
    <w:rsid w:val="00BA11ED"/>
    <w:rsid w:val="00BA4D0E"/>
    <w:rsid w:val="00BC234A"/>
    <w:rsid w:val="00BD3471"/>
    <w:rsid w:val="00BD3B83"/>
    <w:rsid w:val="00BD75CA"/>
    <w:rsid w:val="00BE1C64"/>
    <w:rsid w:val="00BE4FB3"/>
    <w:rsid w:val="00BE55C7"/>
    <w:rsid w:val="00BF323E"/>
    <w:rsid w:val="00BF6725"/>
    <w:rsid w:val="00C0309C"/>
    <w:rsid w:val="00C0477E"/>
    <w:rsid w:val="00C04BD4"/>
    <w:rsid w:val="00C051A2"/>
    <w:rsid w:val="00C11B14"/>
    <w:rsid w:val="00C1267F"/>
    <w:rsid w:val="00C206AE"/>
    <w:rsid w:val="00C24879"/>
    <w:rsid w:val="00C24B6C"/>
    <w:rsid w:val="00C26896"/>
    <w:rsid w:val="00C27C21"/>
    <w:rsid w:val="00C31586"/>
    <w:rsid w:val="00C36FB4"/>
    <w:rsid w:val="00C41846"/>
    <w:rsid w:val="00C449ED"/>
    <w:rsid w:val="00C50C57"/>
    <w:rsid w:val="00C54B37"/>
    <w:rsid w:val="00C57CAE"/>
    <w:rsid w:val="00C622F7"/>
    <w:rsid w:val="00C657F4"/>
    <w:rsid w:val="00C76277"/>
    <w:rsid w:val="00C90EB6"/>
    <w:rsid w:val="00C9549F"/>
    <w:rsid w:val="00CA1EE7"/>
    <w:rsid w:val="00CA6FB9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6A20"/>
    <w:rsid w:val="00D67917"/>
    <w:rsid w:val="00D9580A"/>
    <w:rsid w:val="00DA2FDE"/>
    <w:rsid w:val="00DA3B4D"/>
    <w:rsid w:val="00DC3827"/>
    <w:rsid w:val="00DD1387"/>
    <w:rsid w:val="00DF07DB"/>
    <w:rsid w:val="00DF6A6C"/>
    <w:rsid w:val="00DF7293"/>
    <w:rsid w:val="00E0146F"/>
    <w:rsid w:val="00E05870"/>
    <w:rsid w:val="00E05EDE"/>
    <w:rsid w:val="00E171AE"/>
    <w:rsid w:val="00E24D8E"/>
    <w:rsid w:val="00E25279"/>
    <w:rsid w:val="00E34066"/>
    <w:rsid w:val="00E34A2D"/>
    <w:rsid w:val="00E427F8"/>
    <w:rsid w:val="00E55143"/>
    <w:rsid w:val="00E82666"/>
    <w:rsid w:val="00E83290"/>
    <w:rsid w:val="00E85DA1"/>
    <w:rsid w:val="00E85E87"/>
    <w:rsid w:val="00E8672D"/>
    <w:rsid w:val="00EA0AD3"/>
    <w:rsid w:val="00EA4763"/>
    <w:rsid w:val="00EA5C30"/>
    <w:rsid w:val="00EA67F5"/>
    <w:rsid w:val="00EB0B42"/>
    <w:rsid w:val="00EC4254"/>
    <w:rsid w:val="00EC619A"/>
    <w:rsid w:val="00ED1C2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7C29"/>
    <w:rsid w:val="00F969E1"/>
    <w:rsid w:val="00FA7B31"/>
    <w:rsid w:val="00FB0474"/>
    <w:rsid w:val="00FB7901"/>
    <w:rsid w:val="00FC48B8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5"/>
    <o:shapelayout v:ext="edit">
      <o:idmap v:ext="edit" data="2"/>
    </o:shapelayout>
  </w:shapeDefaults>
  <w:decimalSymbol w:val=","/>
  <w:listSeparator w:val=";"/>
  <w14:docId w14:val="24FD9D1C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B109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109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30B02-FA71-4A0D-96A4-C0D4608B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344</TotalTime>
  <Pages>3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59</cp:revision>
  <cp:lastPrinted>2026-02-01T06:52:00Z</cp:lastPrinted>
  <dcterms:created xsi:type="dcterms:W3CDTF">2019-02-08T12:49:00Z</dcterms:created>
  <dcterms:modified xsi:type="dcterms:W3CDTF">2026-06-11T06:55:00Z</dcterms:modified>
</cp:coreProperties>
</file>